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D19" w:rsidRDefault="00440D19" w:rsidP="00440D19">
      <w:pPr>
        <w:pStyle w:val="p1"/>
        <w:rPr>
          <w:rStyle w:val="s1"/>
        </w:rPr>
      </w:pPr>
      <w:r>
        <w:rPr>
          <w:rStyle w:val="s1"/>
          <w:u w:val="single"/>
        </w:rPr>
        <w:t>Margaret HENDRY</w:t>
      </w:r>
      <w:r>
        <w:rPr>
          <w:rStyle w:val="s1"/>
        </w:rPr>
        <w:t xml:space="preserve"> 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440D19" w:rsidRDefault="00440D19" w:rsidP="00440D19">
      <w:pPr>
        <w:pStyle w:val="p1"/>
        <w:rPr>
          <w:rStyle w:val="s1"/>
        </w:rPr>
      </w:pPr>
      <w:r>
        <w:rPr>
          <w:rStyle w:val="s1"/>
        </w:rPr>
        <w:t>of Stoke Ferry, Norfolk.</w:t>
      </w:r>
    </w:p>
    <w:p w:rsidR="00440D19" w:rsidRDefault="00440D19" w:rsidP="00440D19">
      <w:pPr>
        <w:pStyle w:val="p1"/>
        <w:rPr>
          <w:rStyle w:val="s1"/>
        </w:rPr>
      </w:pPr>
    </w:p>
    <w:p w:rsidR="00440D19" w:rsidRDefault="00440D19" w:rsidP="00440D19">
      <w:pPr>
        <w:pStyle w:val="p1"/>
        <w:rPr>
          <w:rStyle w:val="s1"/>
        </w:rPr>
      </w:pPr>
    </w:p>
    <w:p w:rsidR="00440D19" w:rsidRDefault="00440D19" w:rsidP="00440D19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She made her Will.</w:t>
      </w:r>
    </w:p>
    <w:p w:rsidR="00440D19" w:rsidRDefault="00440D19" w:rsidP="00440D19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456)</w:t>
      </w:r>
    </w:p>
    <w:p w:rsidR="00440D19" w:rsidRDefault="00440D19" w:rsidP="00440D19">
      <w:pPr>
        <w:pStyle w:val="p1"/>
        <w:rPr>
          <w:rStyle w:val="s1"/>
        </w:rPr>
      </w:pPr>
    </w:p>
    <w:p w:rsidR="00440D19" w:rsidRDefault="00440D19" w:rsidP="00440D19">
      <w:pPr>
        <w:pStyle w:val="p1"/>
        <w:rPr>
          <w:rStyle w:val="s1"/>
        </w:rPr>
      </w:pPr>
    </w:p>
    <w:p w:rsidR="00440D19" w:rsidRDefault="00440D19" w:rsidP="00440D19">
      <w:pPr>
        <w:pStyle w:val="p1"/>
        <w:rPr>
          <w:rStyle w:val="s1"/>
        </w:rPr>
      </w:pPr>
      <w:r>
        <w:rPr>
          <w:rStyle w:val="s1"/>
        </w:rPr>
        <w:t>7 December 2016</w:t>
      </w:r>
    </w:p>
    <w:p w:rsidR="006B2F86" w:rsidRPr="00E71FC3" w:rsidRDefault="00440D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D19" w:rsidRDefault="00440D19" w:rsidP="00E71FC3">
      <w:r>
        <w:separator/>
      </w:r>
    </w:p>
  </w:endnote>
  <w:endnote w:type="continuationSeparator" w:id="0">
    <w:p w:rsidR="00440D19" w:rsidRDefault="00440D1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D19" w:rsidRDefault="00440D19" w:rsidP="00E71FC3">
      <w:r>
        <w:separator/>
      </w:r>
    </w:p>
  </w:footnote>
  <w:footnote w:type="continuationSeparator" w:id="0">
    <w:p w:rsidR="00440D19" w:rsidRDefault="00440D1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D19"/>
    <w:rsid w:val="001A7C09"/>
    <w:rsid w:val="00440D1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3E3FA2-0EB3-447B-885A-5E9501C1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40D1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440D19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440D19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40D19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2017-01-08T19:45:00Z</dcterms:created>
  <dcterms:modified xsi:type="dcterms:W3CDTF">2017-01-08T19:46:00Z</dcterms:modified>
</cp:coreProperties>
</file>